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70566"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附件3</w:t>
      </w:r>
    </w:p>
    <w:p w14:paraId="53A4C404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四川省草品种</w:t>
      </w:r>
      <w:r>
        <w:rPr>
          <w:rFonts w:hint="eastAsia"/>
          <w:b/>
          <w:bCs/>
          <w:sz w:val="36"/>
          <w:szCs w:val="36"/>
        </w:rPr>
        <w:t>区域试验现场核查申请表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419"/>
        <w:gridCol w:w="5744"/>
      </w:tblGrid>
      <w:tr w14:paraId="35A0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7E4A8">
            <w:pPr>
              <w:spacing w:line="3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草品种</w:t>
            </w:r>
          </w:p>
          <w:p w14:paraId="50026EA9">
            <w:pPr>
              <w:spacing w:line="36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29FEE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中文</w:t>
            </w:r>
          </w:p>
        </w:tc>
        <w:tc>
          <w:tcPr>
            <w:tcW w:w="5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CA580"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</w:tr>
      <w:tr w14:paraId="2BBC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DB8CF"/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CB214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拉丁文</w:t>
            </w:r>
          </w:p>
        </w:tc>
        <w:tc>
          <w:tcPr>
            <w:tcW w:w="5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847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0000FF"/>
                <w:sz w:val="28"/>
                <w:szCs w:val="28"/>
                <w:lang w:val="en-US"/>
              </w:rPr>
            </w:pPr>
          </w:p>
        </w:tc>
      </w:tr>
      <w:tr w14:paraId="3EF0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577A8">
            <w:pPr>
              <w:spacing w:line="3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核查</w:t>
            </w:r>
          </w:p>
          <w:p w14:paraId="56938DA5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F5F3A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（应为选育人之一）</w:t>
            </w:r>
          </w:p>
        </w:tc>
      </w:tr>
      <w:tr w14:paraId="031E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DF424">
            <w:pPr>
              <w:spacing w:line="36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选育单位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2D604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（应与申报书一致）</w:t>
            </w:r>
          </w:p>
        </w:tc>
      </w:tr>
      <w:tr w14:paraId="6F87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63B8E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申请现场核查时间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64565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（建议填写3--7天内的时间段）</w:t>
            </w:r>
          </w:p>
        </w:tc>
      </w:tr>
      <w:tr w14:paraId="71EF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F10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试验地点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39B2E">
            <w:pPr>
              <w:jc w:val="left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填写行政区划具体地址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）</w:t>
            </w:r>
          </w:p>
        </w:tc>
      </w:tr>
      <w:tr w14:paraId="57CD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F13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试验规模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B8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试验小区为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××</w:t>
            </w:r>
            <w:r>
              <w:rPr>
                <w:rFonts w:ascii="Times New Roman" w:hAnsi="Times New Roman" w:cs="Times New Roman"/>
                <w:sz w:val="24"/>
              </w:rPr>
              <w:t>设计，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×</w:t>
            </w:r>
            <w:r>
              <w:rPr>
                <w:rFonts w:ascii="Times New Roman" w:hAnsi="Times New Roman" w:cs="Times New Roman"/>
                <w:sz w:val="24"/>
              </w:rPr>
              <w:t>次重复，小区面积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×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（长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？</w:t>
            </w:r>
            <w:r>
              <w:rPr>
                <w:rFonts w:ascii="Times New Roman" w:hAnsi="Times New Roman" w:cs="Times New Roman"/>
                <w:sz w:val="24"/>
              </w:rPr>
              <w:t>m×宽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？</w:t>
            </w:r>
            <w:r>
              <w:rPr>
                <w:rFonts w:ascii="Times New Roman" w:hAnsi="Times New Roman" w:cs="Times New Roman"/>
                <w:sz w:val="24"/>
              </w:rPr>
              <w:t xml:space="preserve"> m），小区间间隔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？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）</w:t>
            </w:r>
          </w:p>
        </w:tc>
      </w:tr>
      <w:tr w14:paraId="424D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70F4C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试验过程简介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CD8C6">
            <w:pPr>
              <w:jc w:val="left"/>
              <w:rPr>
                <w:rFonts w:hint="eastAsia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该区试点何时开始进行区域试验、参试的品种数量、对照品种、怎样进行试验设计和数据调查与分析、有无采用特殊的栽培管理措施等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）</w:t>
            </w:r>
          </w:p>
        </w:tc>
      </w:tr>
      <w:tr w14:paraId="510D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4" w:hRule="atLeast"/>
        </w:trPr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3AC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试验结果</w:t>
            </w:r>
          </w:p>
        </w:tc>
        <w:tc>
          <w:tcPr>
            <w:tcW w:w="7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9748F4">
            <w:pPr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（本次核查前该区试点进行的申报草品种主要特征、特性的测试结果）</w:t>
            </w:r>
          </w:p>
          <w:p w14:paraId="6CC53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  <w:p w14:paraId="22C0F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  <w:p w14:paraId="2A731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  <w:p w14:paraId="0368A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14:paraId="0F950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  <w:p w14:paraId="0B13F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  <w:p w14:paraId="65BD6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50" w:lineRule="exact"/>
              <w:jc w:val="left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14:paraId="19FF9FC7">
      <w:pPr>
        <w:jc w:val="center"/>
        <w:rPr>
          <w:rFonts w:hint="eastAsia"/>
        </w:rPr>
      </w:pPr>
      <w:r>
        <w:rPr>
          <w:rFonts w:hint="eastAsia"/>
          <w:sz w:val="28"/>
          <w:szCs w:val="28"/>
          <w:lang w:val="en-US" w:eastAsia="zh-CN"/>
        </w:rPr>
        <w:t>核查申请人（签字）：                        年    月    日</w:t>
      </w:r>
    </w:p>
    <w:p w14:paraId="5DF94877">
      <w:pPr>
        <w:rPr>
          <w:rFonts w:hint="eastAsia"/>
        </w:rPr>
      </w:pPr>
    </w:p>
    <w:p w14:paraId="47C8AE82">
      <w:r>
        <w:rPr>
          <w:rFonts w:hint="eastAsia"/>
        </w:rPr>
        <w:t>填表说明：</w:t>
      </w:r>
    </w:p>
    <w:p w14:paraId="4C351FA3">
      <w:pPr>
        <w:numPr>
          <w:ilvl w:val="0"/>
          <w:numId w:val="1"/>
        </w:numPr>
      </w:pPr>
      <w:r>
        <w:rPr>
          <w:rFonts w:hint="eastAsia"/>
        </w:rPr>
        <w:t>表中各项内容应如实填写，表内空格不够，可另加附页。</w:t>
      </w:r>
    </w:p>
    <w:p w14:paraId="6DA396E9">
      <w:pPr>
        <w:numPr>
          <w:ilvl w:val="0"/>
          <w:numId w:val="1"/>
        </w:numPr>
      </w:pPr>
      <w:r>
        <w:rPr>
          <w:rFonts w:hint="eastAsia"/>
        </w:rPr>
        <w:t>每个试验地点填写一张。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7CF03"/>
    <w:multiLevelType w:val="singleLevel"/>
    <w:tmpl w:val="A847CF03"/>
    <w:lvl w:ilvl="0" w:tentative="0">
      <w:start w:val="1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ODFmYWY3YTJlZjc2NjU3NjEwYTRjYzAyOGVkNzhlZDgifQ=="/>
    <w:docVar w:name="KSO_WPS_MARK_KEY" w:val="b0926dd5-36f5-4b71-9b30-d96b2245d73f"/>
  </w:docVars>
  <w:rsids>
    <w:rsidRoot w:val="00000000"/>
    <w:rsid w:val="05340028"/>
    <w:rsid w:val="05DB4947"/>
    <w:rsid w:val="0D666D0A"/>
    <w:rsid w:val="0E9658AF"/>
    <w:rsid w:val="13675A6C"/>
    <w:rsid w:val="16FB6BF7"/>
    <w:rsid w:val="22405E06"/>
    <w:rsid w:val="251470D6"/>
    <w:rsid w:val="26C9322A"/>
    <w:rsid w:val="27C76682"/>
    <w:rsid w:val="2B6F6851"/>
    <w:rsid w:val="30360848"/>
    <w:rsid w:val="369167D9"/>
    <w:rsid w:val="373830F8"/>
    <w:rsid w:val="3E854E75"/>
    <w:rsid w:val="3EB94B1E"/>
    <w:rsid w:val="42B51AA1"/>
    <w:rsid w:val="44650BC2"/>
    <w:rsid w:val="4B180E1F"/>
    <w:rsid w:val="539F20DD"/>
    <w:rsid w:val="53E43F94"/>
    <w:rsid w:val="621974FF"/>
    <w:rsid w:val="663E7BFC"/>
    <w:rsid w:val="672F1572"/>
    <w:rsid w:val="67B33F51"/>
    <w:rsid w:val="6B267500"/>
    <w:rsid w:val="6D853C9A"/>
    <w:rsid w:val="6DAF6F69"/>
    <w:rsid w:val="71FA2C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autoRedefine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Lenovo</Company>
  <Pages>1</Pages>
  <Words>287</Words>
  <Characters>292</Characters>
  <Lines>43</Lines>
  <Paragraphs>25</Paragraphs>
  <TotalTime>37</TotalTime>
  <ScaleCrop>false</ScaleCrop>
  <LinksUpToDate>false</LinksUpToDate>
  <CharactersWithSpaces>325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2023-05-18T10:11:00Z</dcterms:created>
  <dc:creator>Administrator</dc:creator>
  <cp:lastModifiedBy>181</cp:lastModifiedBy>
  <cp:lastPrinted>2025-04-14T04:26:00Z</cp:lastPrinted>
  <dcterms:modified xsi:type="dcterms:W3CDTF">2025-04-14T07:57:03Z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01401949851B43AFA72C42D5D46A6DE2_13</vt:lpwstr>
  </property>
  <property fmtid="{D5CDD505-2E9C-101B-9397-08002B2CF9AE}" pid="4" name="KSOTemplateDocerSaveRecord">
    <vt:lpwstr>eyJoZGlkIjoiODFmYWY3YTJlZjc2NjU3NjEwYTRjYzAyOGVkNzhlZDgiLCJ1c2VySWQiOiIyNTg1MDM5MzgifQ==</vt:lpwstr>
  </property>
</Properties>
</file>